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6A" w:rsidRPr="0092336A" w:rsidRDefault="00DC0A6A" w:rsidP="00E13726"/>
    <w:p w:rsidR="00DC0A6A" w:rsidRDefault="00DC0A6A" w:rsidP="00E13726">
      <w:pPr>
        <w:framePr w:hSpace="141" w:wrap="around" w:vAnchor="text" w:hAnchor="page" w:x="5841" w:y="1"/>
        <w:rPr>
          <w:noProof/>
        </w:rPr>
      </w:pPr>
      <w:r w:rsidRPr="008D55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DC0A6A" w:rsidRDefault="00DC0A6A" w:rsidP="00E13726">
      <w:pPr>
        <w:pStyle w:val="Heading1"/>
        <w:rPr>
          <w:b/>
        </w:rPr>
      </w:pPr>
    </w:p>
    <w:p w:rsidR="00DC0A6A" w:rsidRDefault="00DC0A6A" w:rsidP="00E13726">
      <w:pPr>
        <w:pStyle w:val="Heading1"/>
        <w:jc w:val="left"/>
        <w:rPr>
          <w:b/>
          <w:lang w:val="ru-RU"/>
        </w:rPr>
      </w:pPr>
    </w:p>
    <w:p w:rsidR="00DC0A6A" w:rsidRDefault="00DC0A6A" w:rsidP="00E13726">
      <w:pPr>
        <w:pStyle w:val="Heading1"/>
        <w:jc w:val="left"/>
        <w:rPr>
          <w:b/>
          <w:lang w:val="ru-RU"/>
        </w:rPr>
      </w:pPr>
    </w:p>
    <w:p w:rsidR="00DC0A6A" w:rsidRDefault="00DC0A6A" w:rsidP="00E13726">
      <w:pPr>
        <w:pStyle w:val="Heading1"/>
        <w:jc w:val="left"/>
        <w:rPr>
          <w:b/>
          <w:lang w:val="ru-RU"/>
        </w:rPr>
      </w:pPr>
    </w:p>
    <w:p w:rsidR="00DC0A6A" w:rsidRDefault="00DC0A6A" w:rsidP="00E13726">
      <w:pPr>
        <w:pStyle w:val="Heading1"/>
        <w:jc w:val="left"/>
        <w:rPr>
          <w:b/>
        </w:rPr>
      </w:pPr>
    </w:p>
    <w:p w:rsidR="00DC0A6A" w:rsidRDefault="00DC0A6A" w:rsidP="00E13726"/>
    <w:p w:rsidR="00DC0A6A" w:rsidRDefault="00DC0A6A" w:rsidP="00E137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DC0A6A" w:rsidRDefault="00DC0A6A" w:rsidP="00E13726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DC0A6A" w:rsidRPr="00541AF3" w:rsidRDefault="00DC0A6A" w:rsidP="00E13726">
      <w:pPr>
        <w:jc w:val="center"/>
        <w:rPr>
          <w:b/>
          <w:sz w:val="28"/>
        </w:rPr>
      </w:pPr>
    </w:p>
    <w:p w:rsidR="00DC0A6A" w:rsidRDefault="00DC0A6A" w:rsidP="00E1372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DC0A6A" w:rsidRDefault="00DC0A6A" w:rsidP="00E13726">
      <w:pPr>
        <w:jc w:val="center"/>
        <w:rPr>
          <w:sz w:val="24"/>
          <w:szCs w:val="24"/>
          <w:lang w:val="uk-UA"/>
        </w:rPr>
      </w:pPr>
    </w:p>
    <w:p w:rsidR="00DC0A6A" w:rsidRPr="001644A9" w:rsidRDefault="00DC0A6A" w:rsidP="00E13726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DC0A6A" w:rsidRDefault="00DC0A6A" w:rsidP="00E13726">
      <w:pPr>
        <w:jc w:val="center"/>
        <w:rPr>
          <w:b/>
          <w:sz w:val="28"/>
          <w:lang w:val="uk-UA"/>
        </w:rPr>
      </w:pPr>
    </w:p>
    <w:p w:rsidR="00DC0A6A" w:rsidRPr="00690794" w:rsidRDefault="00DC0A6A" w:rsidP="00E137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20 серпня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№ 232 - к</w:t>
      </w:r>
    </w:p>
    <w:p w:rsidR="00DC0A6A" w:rsidRDefault="00DC0A6A" w:rsidP="00E13726">
      <w:pPr>
        <w:pStyle w:val="Title"/>
      </w:pPr>
    </w:p>
    <w:p w:rsidR="00DC0A6A" w:rsidRDefault="00DC0A6A" w:rsidP="005A125D">
      <w:pPr>
        <w:jc w:val="center"/>
        <w:rPr>
          <w:b/>
          <w:sz w:val="28"/>
          <w:lang w:val="uk-UA"/>
        </w:rPr>
      </w:pPr>
      <w:r w:rsidRPr="00CF4C8A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звільнення КАРАЙ Антоніни</w:t>
      </w:r>
    </w:p>
    <w:p w:rsidR="00DC0A6A" w:rsidRDefault="00DC0A6A" w:rsidP="00E13726">
      <w:pPr>
        <w:jc w:val="center"/>
        <w:rPr>
          <w:b/>
          <w:sz w:val="28"/>
          <w:lang w:val="uk-UA"/>
        </w:rPr>
      </w:pPr>
    </w:p>
    <w:p w:rsidR="00DC0A6A" w:rsidRPr="00CF4C8A" w:rsidRDefault="00DC0A6A" w:rsidP="00BD63E3">
      <w:pPr>
        <w:spacing w:line="360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підставі  пункту</w:t>
      </w:r>
      <w:r w:rsidRPr="00BD63E3">
        <w:rPr>
          <w:sz w:val="28"/>
          <w:szCs w:val="28"/>
          <w:lang w:val="uk-UA"/>
        </w:rPr>
        <w:t xml:space="preserve">  20  частини 4 статті  42  Закону України «Про місцеве самоврядування в Україні», </w:t>
      </w:r>
      <w:r w:rsidRPr="00CF4C8A">
        <w:rPr>
          <w:sz w:val="28"/>
          <w:szCs w:val="28"/>
          <w:lang w:val="uk-UA"/>
        </w:rPr>
        <w:t>пункту 2 стат</w:t>
      </w:r>
      <w:r>
        <w:rPr>
          <w:sz w:val="28"/>
          <w:szCs w:val="28"/>
          <w:lang w:val="uk-UA"/>
        </w:rPr>
        <w:t>т</w:t>
      </w:r>
      <w:r w:rsidRPr="00CF4C8A">
        <w:rPr>
          <w:sz w:val="28"/>
          <w:szCs w:val="28"/>
          <w:lang w:val="uk-UA"/>
        </w:rPr>
        <w:t xml:space="preserve">і  36  Кодексу законів про працюУкраїни та </w:t>
      </w:r>
      <w:r>
        <w:rPr>
          <w:sz w:val="28"/>
          <w:szCs w:val="28"/>
          <w:lang w:val="uk-UA"/>
        </w:rPr>
        <w:t xml:space="preserve"> пункту 1 розділу  «Термін дії та інші умови контракту»  </w:t>
      </w:r>
      <w:r w:rsidRPr="00CF4C8A">
        <w:rPr>
          <w:sz w:val="28"/>
          <w:szCs w:val="28"/>
          <w:lang w:val="uk-UA"/>
        </w:rPr>
        <w:t>контракту від</w:t>
      </w:r>
      <w:r>
        <w:rPr>
          <w:sz w:val="28"/>
          <w:szCs w:val="28"/>
          <w:lang w:val="uk-UA"/>
        </w:rPr>
        <w:t xml:space="preserve"> 02 серпня </w:t>
      </w:r>
      <w:r w:rsidRPr="00BD63E3">
        <w:rPr>
          <w:sz w:val="28"/>
          <w:szCs w:val="28"/>
          <w:lang w:val="uk-UA"/>
        </w:rPr>
        <w:t xml:space="preserve"> 2021</w:t>
      </w:r>
      <w:r w:rsidRPr="00CF4C8A">
        <w:rPr>
          <w:sz w:val="28"/>
          <w:szCs w:val="28"/>
          <w:lang w:val="uk-UA"/>
        </w:rPr>
        <w:t xml:space="preserve"> року з Карай А.О:</w:t>
      </w:r>
    </w:p>
    <w:p w:rsidR="00DC0A6A" w:rsidRPr="00BD63E3" w:rsidRDefault="00DC0A6A" w:rsidP="00BD63E3">
      <w:pPr>
        <w:pStyle w:val="BodyText"/>
        <w:ind w:firstLine="360"/>
      </w:pPr>
      <w:r w:rsidRPr="00BD63E3">
        <w:t xml:space="preserve">1.Звільнити  Карай Антоніну Олександрівну з </w:t>
      </w:r>
      <w:r>
        <w:rPr>
          <w:lang w:val="ru-RU"/>
        </w:rPr>
        <w:t>26 серпня</w:t>
      </w:r>
      <w:r w:rsidRPr="00BD63E3">
        <w:t xml:space="preserve"> 2021 року у зв’язку з закінченням терміну дії </w:t>
      </w:r>
      <w:r w:rsidRPr="00BD63E3">
        <w:rPr>
          <w:lang w:val="ru-RU"/>
        </w:rPr>
        <w:t xml:space="preserve"> контракту</w:t>
      </w:r>
      <w:r w:rsidRPr="00BD63E3">
        <w:t xml:space="preserve">. </w:t>
      </w:r>
    </w:p>
    <w:p w:rsidR="00DC0A6A" w:rsidRPr="00BD63E3" w:rsidRDefault="00DC0A6A" w:rsidP="00BD63E3">
      <w:pPr>
        <w:pStyle w:val="BodyText"/>
        <w:ind w:firstLine="360"/>
      </w:pPr>
      <w:r w:rsidRPr="00BD63E3">
        <w:t xml:space="preserve">2. </w:t>
      </w:r>
      <w:r>
        <w:t>В</w:t>
      </w:r>
      <w:r w:rsidRPr="00BD63E3">
        <w:t xml:space="preserve">ідділу  </w:t>
      </w:r>
      <w:r>
        <w:t>бухгалтерського обліку, звітності та фінансово-господарського забезпечення Арцизької міської ради</w:t>
      </w:r>
      <w:r w:rsidRPr="00BD63E3">
        <w:t xml:space="preserve"> виплатити  грошову компенсацію за невикористані дні щорічної відпустки в кількості 1 календа</w:t>
      </w:r>
      <w:r>
        <w:t xml:space="preserve">рний день за період роботи з  </w:t>
      </w:r>
      <w:r w:rsidRPr="00CF4C8A">
        <w:t>02 серпня</w:t>
      </w:r>
      <w:r>
        <w:t xml:space="preserve"> 2021 року по  </w:t>
      </w:r>
      <w:r w:rsidRPr="00CF4C8A">
        <w:t>26 серпня</w:t>
      </w:r>
      <w:r>
        <w:t xml:space="preserve"> </w:t>
      </w:r>
      <w:r w:rsidRPr="00BD63E3">
        <w:t xml:space="preserve"> 2021року.</w:t>
      </w:r>
    </w:p>
    <w:p w:rsidR="00DC0A6A" w:rsidRPr="00BD63E3" w:rsidRDefault="00DC0A6A" w:rsidP="00BD63E3">
      <w:pPr>
        <w:spacing w:line="360" w:lineRule="auto"/>
        <w:jc w:val="both"/>
        <w:rPr>
          <w:sz w:val="28"/>
          <w:szCs w:val="28"/>
        </w:rPr>
      </w:pPr>
      <w:r w:rsidRPr="00BD63E3">
        <w:rPr>
          <w:sz w:val="28"/>
          <w:szCs w:val="28"/>
        </w:rPr>
        <w:t>3. Контроль за виконанням</w:t>
      </w:r>
      <w:r>
        <w:rPr>
          <w:sz w:val="28"/>
          <w:szCs w:val="28"/>
        </w:rPr>
        <w:t xml:space="preserve"> данного </w:t>
      </w:r>
      <w:r w:rsidRPr="00BD63E3">
        <w:rPr>
          <w:sz w:val="28"/>
          <w:szCs w:val="28"/>
        </w:rPr>
        <w:t>розпорядження</w:t>
      </w:r>
      <w:r>
        <w:rPr>
          <w:sz w:val="28"/>
          <w:szCs w:val="28"/>
        </w:rPr>
        <w:t xml:space="preserve"> </w:t>
      </w:r>
      <w:r w:rsidRPr="00BD63E3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>керуючого справами виконавчого комітету міської радиМалєва О.М.</w:t>
      </w:r>
    </w:p>
    <w:p w:rsidR="00DC0A6A" w:rsidRPr="00BD63E3" w:rsidRDefault="00DC0A6A" w:rsidP="00E13726">
      <w:pPr>
        <w:spacing w:line="276" w:lineRule="auto"/>
        <w:jc w:val="both"/>
        <w:rPr>
          <w:lang w:val="uk-UA"/>
        </w:rPr>
      </w:pPr>
    </w:p>
    <w:p w:rsidR="00DC0A6A" w:rsidRDefault="00DC0A6A" w:rsidP="00E13726">
      <w:pPr>
        <w:rPr>
          <w:lang w:val="uk-UA"/>
        </w:rPr>
      </w:pPr>
    </w:p>
    <w:p w:rsidR="00DC0A6A" w:rsidRPr="00953F42" w:rsidRDefault="00DC0A6A" w:rsidP="00E13726">
      <w:pPr>
        <w:rPr>
          <w:lang w:val="uk-UA"/>
        </w:rPr>
      </w:pPr>
    </w:p>
    <w:p w:rsidR="00DC0A6A" w:rsidRDefault="00DC0A6A" w:rsidP="00E13726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DC0A6A" w:rsidRDefault="00DC0A6A" w:rsidP="00E13726">
      <w:pPr>
        <w:spacing w:line="276" w:lineRule="auto"/>
        <w:rPr>
          <w:lang w:val="uk-UA"/>
        </w:rPr>
      </w:pPr>
    </w:p>
    <w:p w:rsidR="00DC0A6A" w:rsidRDefault="00DC0A6A" w:rsidP="00E13726">
      <w:pPr>
        <w:spacing w:line="276" w:lineRule="auto"/>
        <w:rPr>
          <w:lang w:val="uk-UA"/>
        </w:rPr>
      </w:pPr>
    </w:p>
    <w:p w:rsidR="00DC0A6A" w:rsidRDefault="00DC0A6A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ознайомлена,</w:t>
      </w:r>
    </w:p>
    <w:p w:rsidR="00DC0A6A" w:rsidRDefault="00DC0A6A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отримала                     Антоніна КАРАЙ     </w:t>
      </w:r>
    </w:p>
    <w:p w:rsidR="00DC0A6A" w:rsidRPr="00602CA2" w:rsidRDefault="00DC0A6A" w:rsidP="006A2B2D">
      <w:pPr>
        <w:rPr>
          <w:lang w:val="uk-UA"/>
        </w:rPr>
      </w:pPr>
      <w:r>
        <w:rPr>
          <w:sz w:val="28"/>
          <w:szCs w:val="28"/>
          <w:lang w:val="uk-UA"/>
        </w:rPr>
        <w:t xml:space="preserve"> «____»____________ 20_____р.</w:t>
      </w:r>
    </w:p>
    <w:p w:rsidR="00DC0A6A" w:rsidRDefault="00DC0A6A" w:rsidP="00E13726">
      <w:pPr>
        <w:spacing w:line="276" w:lineRule="auto"/>
        <w:rPr>
          <w:lang w:val="uk-UA"/>
        </w:rPr>
      </w:pPr>
    </w:p>
    <w:sectPr w:rsidR="00DC0A6A" w:rsidSect="00F7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726"/>
    <w:rsid w:val="00004C0A"/>
    <w:rsid w:val="001644A9"/>
    <w:rsid w:val="001D6933"/>
    <w:rsid w:val="003010A8"/>
    <w:rsid w:val="003A3DCA"/>
    <w:rsid w:val="00541AF3"/>
    <w:rsid w:val="005509DA"/>
    <w:rsid w:val="005A125D"/>
    <w:rsid w:val="005E6C89"/>
    <w:rsid w:val="00602CA2"/>
    <w:rsid w:val="00690794"/>
    <w:rsid w:val="006A2B2D"/>
    <w:rsid w:val="006D7188"/>
    <w:rsid w:val="007735AB"/>
    <w:rsid w:val="008D5504"/>
    <w:rsid w:val="008D7D61"/>
    <w:rsid w:val="0092336A"/>
    <w:rsid w:val="00935DB8"/>
    <w:rsid w:val="00953F42"/>
    <w:rsid w:val="00990900"/>
    <w:rsid w:val="00A22B58"/>
    <w:rsid w:val="00B768DD"/>
    <w:rsid w:val="00BD63E3"/>
    <w:rsid w:val="00BE5CE8"/>
    <w:rsid w:val="00CF4C8A"/>
    <w:rsid w:val="00DB43FD"/>
    <w:rsid w:val="00DC0A6A"/>
    <w:rsid w:val="00E05F39"/>
    <w:rsid w:val="00E13726"/>
    <w:rsid w:val="00E948A8"/>
    <w:rsid w:val="00F1789D"/>
    <w:rsid w:val="00F44AE6"/>
    <w:rsid w:val="00F73DB8"/>
    <w:rsid w:val="00FD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2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3726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3726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E13726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137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E1372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137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726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1"/>
    <w:basedOn w:val="Normal"/>
    <w:uiPriority w:val="99"/>
    <w:rsid w:val="00BD63E3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12</cp:revision>
  <cp:lastPrinted>2021-10-22T06:12:00Z</cp:lastPrinted>
  <dcterms:created xsi:type="dcterms:W3CDTF">2021-07-16T12:09:00Z</dcterms:created>
  <dcterms:modified xsi:type="dcterms:W3CDTF">2022-01-12T07:22:00Z</dcterms:modified>
</cp:coreProperties>
</file>